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E66" w:rsidRDefault="00DE4E85" w:rsidP="008415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SOMERCOTES</w:t>
      </w:r>
      <w:r>
        <w:rPr>
          <w:rFonts w:ascii="Times New Roman" w:hAnsi="Times New Roman" w:cs="Times New Roman"/>
          <w:sz w:val="24"/>
          <w:szCs w:val="24"/>
        </w:rPr>
        <w:t xml:space="preserve">     (fl.1425)</w:t>
      </w:r>
    </w:p>
    <w:p w:rsidR="00DE4E85" w:rsidRDefault="00DE4E85" w:rsidP="008415E4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Barwick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Elmet, West Riding of Yorkshire.</w:t>
      </w:r>
    </w:p>
    <w:p w:rsidR="00DE4E85" w:rsidRDefault="00DE4E85" w:rsidP="00841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4E85" w:rsidRDefault="00DE4E85" w:rsidP="00841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4E85" w:rsidRDefault="00DE4E85" w:rsidP="008415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In </w:t>
      </w: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Auditor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Barwick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E4E85" w:rsidRDefault="00DE4E85" w:rsidP="008415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Thoresby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Society Publications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vol.XXVIII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p.238)</w:t>
      </w:r>
    </w:p>
    <w:p w:rsidR="00DE4E85" w:rsidRDefault="00DE4E85" w:rsidP="00841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4E85" w:rsidRDefault="00DE4E85" w:rsidP="00841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4E85" w:rsidRDefault="00DE4E85" w:rsidP="00841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4E85" w:rsidRPr="00DE4E85" w:rsidRDefault="00DE4E85" w:rsidP="008415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2012</w:t>
      </w:r>
      <w:bookmarkStart w:id="0" w:name="_GoBack"/>
      <w:bookmarkEnd w:id="0"/>
    </w:p>
    <w:sectPr w:rsidR="00DE4E85" w:rsidRPr="00DE4E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E85" w:rsidRDefault="00DE4E85" w:rsidP="008415E4">
      <w:pPr>
        <w:spacing w:after="0" w:line="240" w:lineRule="auto"/>
      </w:pPr>
      <w:r>
        <w:separator/>
      </w:r>
    </w:p>
  </w:endnote>
  <w:endnote w:type="continuationSeparator" w:id="0">
    <w:p w:rsidR="00DE4E85" w:rsidRDefault="00DE4E85" w:rsidP="00841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E4" w:rsidRDefault="008415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E4" w:rsidRPr="008415E4" w:rsidRDefault="008415E4">
    <w:pPr>
      <w:pStyle w:val="Footer"/>
      <w:rPr>
        <w:rFonts w:ascii="Times New Roman" w:hAnsi="Times New Roman" w:cs="Times New Roman"/>
        <w:sz w:val="24"/>
        <w:szCs w:val="24"/>
      </w:rPr>
    </w:pP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 22 November 2011</w:t>
    </w:r>
  </w:p>
  <w:p w:rsidR="008415E4" w:rsidRDefault="008415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E4" w:rsidRDefault="00841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E85" w:rsidRDefault="00DE4E85" w:rsidP="008415E4">
      <w:pPr>
        <w:spacing w:after="0" w:line="240" w:lineRule="auto"/>
      </w:pPr>
      <w:r>
        <w:separator/>
      </w:r>
    </w:p>
  </w:footnote>
  <w:footnote w:type="continuationSeparator" w:id="0">
    <w:p w:rsidR="00DE4E85" w:rsidRDefault="00DE4E85" w:rsidP="00841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E4" w:rsidRDefault="008415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E4" w:rsidRDefault="008415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E4" w:rsidRDefault="008415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E85"/>
    <w:rsid w:val="008415E4"/>
    <w:rsid w:val="00876E66"/>
    <w:rsid w:val="00DE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15E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8415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15E4"/>
  </w:style>
  <w:style w:type="paragraph" w:styleId="Footer">
    <w:name w:val="footer"/>
    <w:basedOn w:val="Normal"/>
    <w:link w:val="FooterChar"/>
    <w:uiPriority w:val="99"/>
    <w:unhideWhenUsed/>
    <w:rsid w:val="008415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5E4"/>
  </w:style>
  <w:style w:type="paragraph" w:styleId="BalloonText">
    <w:name w:val="Balloon Text"/>
    <w:basedOn w:val="Normal"/>
    <w:link w:val="BalloonTextChar"/>
    <w:uiPriority w:val="99"/>
    <w:semiHidden/>
    <w:unhideWhenUsed/>
    <w:rsid w:val="00841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5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15E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8415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15E4"/>
  </w:style>
  <w:style w:type="paragraph" w:styleId="Footer">
    <w:name w:val="footer"/>
    <w:basedOn w:val="Normal"/>
    <w:link w:val="FooterChar"/>
    <w:uiPriority w:val="99"/>
    <w:unhideWhenUsed/>
    <w:rsid w:val="008415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5E4"/>
  </w:style>
  <w:style w:type="paragraph" w:styleId="BalloonText">
    <w:name w:val="Balloon Text"/>
    <w:basedOn w:val="Normal"/>
    <w:link w:val="BalloonTextChar"/>
    <w:uiPriority w:val="99"/>
    <w:semiHidden/>
    <w:unhideWhenUsed/>
    <w:rsid w:val="00841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5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ed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</dc:creator>
  <cp:lastModifiedBy>Fred</cp:lastModifiedBy>
  <cp:revision>1</cp:revision>
  <dcterms:created xsi:type="dcterms:W3CDTF">2012-03-06T20:03:00Z</dcterms:created>
  <dcterms:modified xsi:type="dcterms:W3CDTF">2012-03-06T20:05:00Z</dcterms:modified>
</cp:coreProperties>
</file>